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EDC" w:rsidRDefault="00921EDC" w:rsidP="00521373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 xml:space="preserve"> обучающихся</w:t>
      </w:r>
      <w:r w:rsidRPr="00635146">
        <w:rPr>
          <w:b/>
          <w:bCs/>
        </w:rPr>
        <w:t>, находящихся на дистанцион</w:t>
      </w:r>
      <w:r>
        <w:rPr>
          <w:b/>
          <w:bCs/>
        </w:rPr>
        <w:t>ном и электронном обучении на 28.12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     </w:t>
      </w:r>
    </w:p>
    <w:p w:rsidR="00921EDC" w:rsidRDefault="00921EDC" w:rsidP="00521373">
      <w:pPr>
        <w:autoSpaceDE w:val="0"/>
        <w:autoSpaceDN w:val="0"/>
        <w:adjustRightInd w:val="0"/>
        <w:jc w:val="center"/>
        <w:rPr>
          <w:b/>
          <w:bCs/>
        </w:rPr>
      </w:pPr>
      <w:r w:rsidRPr="001B3CC1">
        <w:rPr>
          <w:b/>
          <w:bCs/>
        </w:rPr>
        <w:t xml:space="preserve">Класс: </w:t>
      </w:r>
      <w:r>
        <w:rPr>
          <w:b/>
          <w:bCs/>
        </w:rPr>
        <w:t>4</w:t>
      </w:r>
    </w:p>
    <w:p w:rsidR="00921EDC" w:rsidRPr="00521373" w:rsidRDefault="00921EDC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921EDC" w:rsidTr="0056064D">
        <w:tc>
          <w:tcPr>
            <w:tcW w:w="781" w:type="dxa"/>
          </w:tcPr>
          <w:p w:rsidR="00921EDC" w:rsidRPr="00A6257C" w:rsidRDefault="00921EDC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921EDC" w:rsidRDefault="00921EDC" w:rsidP="00A6257C">
            <w:pPr>
              <w:jc w:val="center"/>
            </w:pPr>
          </w:p>
        </w:tc>
        <w:tc>
          <w:tcPr>
            <w:tcW w:w="851" w:type="dxa"/>
          </w:tcPr>
          <w:p w:rsidR="00921EDC" w:rsidRDefault="00921EDC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921EDC" w:rsidRDefault="00921EDC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921EDC" w:rsidRDefault="00921EDC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921EDC" w:rsidRDefault="00921EDC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921EDC" w:rsidRDefault="00921EDC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921EDC" w:rsidRPr="00A6257C" w:rsidRDefault="00921EDC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921EDC" w:rsidRDefault="00921EDC" w:rsidP="00A6257C">
            <w:pPr>
              <w:jc w:val="center"/>
            </w:pPr>
          </w:p>
        </w:tc>
        <w:tc>
          <w:tcPr>
            <w:tcW w:w="2127" w:type="dxa"/>
          </w:tcPr>
          <w:p w:rsidR="00921EDC" w:rsidRPr="00A6257C" w:rsidRDefault="00921EDC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921EDC" w:rsidRPr="00A6257C" w:rsidRDefault="00921EDC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921EDC" w:rsidRPr="00A6257C" w:rsidRDefault="00921EDC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921EDC" w:rsidRPr="00A6257C" w:rsidRDefault="00921EDC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921EDC" w:rsidRPr="00A6257C" w:rsidRDefault="00921EDC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ит. д)</w:t>
            </w:r>
          </w:p>
        </w:tc>
        <w:tc>
          <w:tcPr>
            <w:tcW w:w="5244" w:type="dxa"/>
          </w:tcPr>
          <w:p w:rsidR="00921EDC" w:rsidRDefault="00921EDC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921EDC" w:rsidRDefault="00921EDC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921EDC" w:rsidRPr="00A6257C" w:rsidRDefault="00921EDC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921EDC" w:rsidRDefault="00921EDC" w:rsidP="00A6257C">
            <w:pPr>
              <w:jc w:val="center"/>
            </w:pPr>
          </w:p>
        </w:tc>
        <w:tc>
          <w:tcPr>
            <w:tcW w:w="851" w:type="dxa"/>
          </w:tcPr>
          <w:p w:rsidR="00921EDC" w:rsidRDefault="00921EDC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921EDC" w:rsidRPr="00A6257C" w:rsidRDefault="00921EDC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921EDC" w:rsidRDefault="00921EDC" w:rsidP="00A6257C">
            <w:pPr>
              <w:jc w:val="center"/>
            </w:pPr>
          </w:p>
        </w:tc>
        <w:tc>
          <w:tcPr>
            <w:tcW w:w="1352" w:type="dxa"/>
          </w:tcPr>
          <w:p w:rsidR="00921EDC" w:rsidRDefault="00921EDC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921EDC" w:rsidRDefault="00921EDC" w:rsidP="00A6257C">
            <w:pPr>
              <w:autoSpaceDE w:val="0"/>
              <w:autoSpaceDN w:val="0"/>
              <w:adjustRightInd w:val="0"/>
              <w:jc w:val="center"/>
            </w:pPr>
            <w:r>
              <w:t>педагога</w:t>
            </w:r>
          </w:p>
          <w:p w:rsidR="00921EDC" w:rsidRPr="00A6257C" w:rsidRDefault="00921EDC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921EDC" w:rsidRDefault="00921EDC" w:rsidP="00A6257C">
            <w:pPr>
              <w:jc w:val="center"/>
            </w:pPr>
          </w:p>
        </w:tc>
      </w:tr>
      <w:tr w:rsidR="00921EDC" w:rsidTr="0056064D">
        <w:trPr>
          <w:trHeight w:val="823"/>
        </w:trPr>
        <w:tc>
          <w:tcPr>
            <w:tcW w:w="781" w:type="dxa"/>
          </w:tcPr>
          <w:p w:rsidR="00921EDC" w:rsidRDefault="00921EDC" w:rsidP="001100E5">
            <w:r>
              <w:t xml:space="preserve">Математика </w:t>
            </w:r>
          </w:p>
        </w:tc>
        <w:tc>
          <w:tcPr>
            <w:tcW w:w="851" w:type="dxa"/>
          </w:tcPr>
          <w:p w:rsidR="00921EDC" w:rsidRDefault="00921EDC" w:rsidP="001100E5">
            <w:r>
              <w:t>Громадина С. Я.</w:t>
            </w:r>
          </w:p>
        </w:tc>
        <w:tc>
          <w:tcPr>
            <w:tcW w:w="567" w:type="dxa"/>
          </w:tcPr>
          <w:p w:rsidR="00921EDC" w:rsidRDefault="00921EDC" w:rsidP="00A6257C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921EDC" w:rsidRDefault="00921EDC" w:rsidP="001100E5">
            <w:r>
              <w:t>28.12.20</w:t>
            </w:r>
          </w:p>
        </w:tc>
        <w:tc>
          <w:tcPr>
            <w:tcW w:w="1418" w:type="dxa"/>
          </w:tcPr>
          <w:p w:rsidR="00921EDC" w:rsidRPr="00854E0B" w:rsidRDefault="00921EDC" w:rsidP="00234AEF">
            <w:r>
              <w:rPr>
                <w:sz w:val="22"/>
                <w:szCs w:val="22"/>
              </w:rPr>
              <w:t>Скорость. Единицы скорости.</w:t>
            </w:r>
          </w:p>
        </w:tc>
        <w:tc>
          <w:tcPr>
            <w:tcW w:w="1417" w:type="dxa"/>
          </w:tcPr>
          <w:p w:rsidR="00921EDC" w:rsidRDefault="00921EDC" w:rsidP="00621C43">
            <w:pPr>
              <w:shd w:val="clear" w:color="auto" w:fill="FFFFFF"/>
              <w:ind w:right="280"/>
            </w:pPr>
            <w:r>
              <w:t>Учебник: стр. 5, 2 часть</w:t>
            </w:r>
          </w:p>
        </w:tc>
        <w:tc>
          <w:tcPr>
            <w:tcW w:w="2127" w:type="dxa"/>
          </w:tcPr>
          <w:p w:rsidR="00921EDC" w:rsidRPr="00437236" w:rsidRDefault="00921EDC" w:rsidP="00437236">
            <w:pPr>
              <w:shd w:val="clear" w:color="auto" w:fill="FFFFFF"/>
              <w:ind w:right="280"/>
            </w:pPr>
            <w:r>
              <w:rPr>
                <w:sz w:val="22"/>
                <w:szCs w:val="22"/>
              </w:rPr>
              <w:t>Стр. 5, прочитать текст. № 8, 9, 12</w:t>
            </w:r>
          </w:p>
        </w:tc>
        <w:tc>
          <w:tcPr>
            <w:tcW w:w="5244" w:type="dxa"/>
          </w:tcPr>
          <w:p w:rsidR="00921EDC" w:rsidRPr="00A6257C" w:rsidRDefault="00921EDC" w:rsidP="000C385C">
            <w:pPr>
              <w:rPr>
                <w:lang w:eastAsia="en-US"/>
              </w:rPr>
            </w:pPr>
            <w:r>
              <w:t xml:space="preserve">Платформа Учи.ру. </w:t>
            </w:r>
            <w:hyperlink r:id="rId5" w:history="1">
              <w:r w:rsidRPr="00A6257C">
                <w:rPr>
                  <w:rStyle w:val="Hyperlink"/>
                  <w:lang w:eastAsia="en-US"/>
                </w:rPr>
                <w:t>https://uchi.ru</w:t>
              </w:r>
            </w:hyperlink>
          </w:p>
          <w:p w:rsidR="00921EDC" w:rsidRDefault="00921EDC" w:rsidP="000C385C">
            <w:r>
              <w:t>4</w:t>
            </w:r>
            <w:r w:rsidRPr="009F749D">
              <w:t xml:space="preserve"> </w:t>
            </w:r>
            <w:r>
              <w:t>класс, математика, марафон</w:t>
            </w:r>
          </w:p>
        </w:tc>
        <w:tc>
          <w:tcPr>
            <w:tcW w:w="851" w:type="dxa"/>
          </w:tcPr>
          <w:p w:rsidR="00921EDC" w:rsidRDefault="00921EDC" w:rsidP="00735F2E">
            <w:r>
              <w:t xml:space="preserve">До 28.12.20 </w:t>
            </w:r>
          </w:p>
        </w:tc>
        <w:tc>
          <w:tcPr>
            <w:tcW w:w="1352" w:type="dxa"/>
          </w:tcPr>
          <w:p w:rsidR="00921EDC" w:rsidRPr="00854E0B" w:rsidRDefault="00921EDC" w:rsidP="001100E5">
            <w:hyperlink r:id="rId6" w:history="1">
              <w:r w:rsidRPr="00854E0B">
                <w:rPr>
                  <w:rStyle w:val="Hyperlink"/>
                  <w:sz w:val="22"/>
                  <w:szCs w:val="22"/>
                  <w:lang w:val="en-US"/>
                </w:rPr>
                <w:t>sgromadina</w:t>
              </w:r>
              <w:r w:rsidRPr="00854E0B">
                <w:rPr>
                  <w:rStyle w:val="Hyperlink"/>
                  <w:sz w:val="22"/>
                  <w:szCs w:val="22"/>
                </w:rPr>
                <w:t>@</w:t>
              </w:r>
              <w:r w:rsidRPr="00854E0B">
                <w:rPr>
                  <w:rStyle w:val="Hyperlink"/>
                  <w:sz w:val="22"/>
                  <w:szCs w:val="22"/>
                  <w:lang w:val="en-US"/>
                </w:rPr>
                <w:t>yandex</w:t>
              </w:r>
              <w:r w:rsidRPr="00854E0B">
                <w:rPr>
                  <w:rStyle w:val="Hyperlink"/>
                  <w:sz w:val="22"/>
                  <w:szCs w:val="22"/>
                </w:rPr>
                <w:t>.</w:t>
              </w:r>
              <w:r w:rsidRPr="00854E0B">
                <w:rPr>
                  <w:rStyle w:val="Hyperlink"/>
                  <w:sz w:val="22"/>
                  <w:szCs w:val="22"/>
                  <w:lang w:val="en-US"/>
                </w:rPr>
                <w:t>ru</w:t>
              </w:r>
            </w:hyperlink>
          </w:p>
          <w:p w:rsidR="00921EDC" w:rsidRPr="00854E0B" w:rsidRDefault="00921EDC" w:rsidP="00CB39C5">
            <w:r w:rsidRPr="00854E0B">
              <w:rPr>
                <w:sz w:val="22"/>
                <w:szCs w:val="22"/>
              </w:rPr>
              <w:t xml:space="preserve">группа в контакте </w:t>
            </w:r>
          </w:p>
          <w:p w:rsidR="00921EDC" w:rsidRPr="00854E0B" w:rsidRDefault="00921EDC" w:rsidP="00CB39C5">
            <w:r w:rsidRPr="00854E0B">
              <w:rPr>
                <w:sz w:val="22"/>
                <w:szCs w:val="22"/>
              </w:rPr>
              <w:t xml:space="preserve">4 класс п. Пяльма </w:t>
            </w:r>
          </w:p>
          <w:p w:rsidR="00921EDC" w:rsidRDefault="00921EDC" w:rsidP="00CB39C5">
            <w:hyperlink r:id="rId7" w:tgtFrame="_blank" w:history="1">
              <w:r w:rsidRPr="00854E0B">
                <w:rPr>
                  <w:rStyle w:val="Hyperlink"/>
                  <w:sz w:val="22"/>
                  <w:szCs w:val="22"/>
                </w:rPr>
                <w:t>https://vk.com/club147155790</w:t>
              </w:r>
            </w:hyperlink>
          </w:p>
        </w:tc>
      </w:tr>
      <w:tr w:rsidR="00921EDC" w:rsidTr="00854E0B">
        <w:trPr>
          <w:trHeight w:val="531"/>
        </w:trPr>
        <w:tc>
          <w:tcPr>
            <w:tcW w:w="781" w:type="dxa"/>
          </w:tcPr>
          <w:p w:rsidR="00921EDC" w:rsidRDefault="00921EDC" w:rsidP="001100E5">
            <w:r>
              <w:t>Русский язык</w:t>
            </w:r>
          </w:p>
        </w:tc>
        <w:tc>
          <w:tcPr>
            <w:tcW w:w="851" w:type="dxa"/>
          </w:tcPr>
          <w:p w:rsidR="00921EDC" w:rsidRDefault="00921EDC" w:rsidP="00F42D0A">
            <w:r>
              <w:t>Громадина С. Я.</w:t>
            </w:r>
          </w:p>
        </w:tc>
        <w:tc>
          <w:tcPr>
            <w:tcW w:w="567" w:type="dxa"/>
          </w:tcPr>
          <w:p w:rsidR="00921EDC" w:rsidRDefault="00921EDC" w:rsidP="00F42D0A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921EDC" w:rsidRDefault="00921EDC" w:rsidP="00F42D0A">
            <w:r>
              <w:t>28.12.20</w:t>
            </w:r>
          </w:p>
        </w:tc>
        <w:tc>
          <w:tcPr>
            <w:tcW w:w="1418" w:type="dxa"/>
          </w:tcPr>
          <w:p w:rsidR="00921EDC" w:rsidRPr="00854E0B" w:rsidRDefault="00921EDC" w:rsidP="00854E0B">
            <w:r>
              <w:t>Имя прилагательное как часть речи. Актуализация знаний.</w:t>
            </w:r>
          </w:p>
        </w:tc>
        <w:tc>
          <w:tcPr>
            <w:tcW w:w="1417" w:type="dxa"/>
          </w:tcPr>
          <w:p w:rsidR="00921EDC" w:rsidRDefault="00921EDC" w:rsidP="00621C43">
            <w:pPr>
              <w:shd w:val="clear" w:color="auto" w:fill="FFFFFF"/>
              <w:ind w:right="280"/>
            </w:pPr>
            <w:r>
              <w:t>Учебник: стр. 4, 2 часть</w:t>
            </w:r>
          </w:p>
        </w:tc>
        <w:tc>
          <w:tcPr>
            <w:tcW w:w="2127" w:type="dxa"/>
          </w:tcPr>
          <w:p w:rsidR="00921EDC" w:rsidRPr="002E46CF" w:rsidRDefault="00921EDC" w:rsidP="00C5351C">
            <w:pPr>
              <w:shd w:val="clear" w:color="auto" w:fill="FFFFFF"/>
              <w:ind w:right="280"/>
            </w:pPr>
            <w:r>
              <w:t>Стр. 4 упр. 1, 2, 3. рубрика стр. 5.</w:t>
            </w:r>
          </w:p>
        </w:tc>
        <w:tc>
          <w:tcPr>
            <w:tcW w:w="5244" w:type="dxa"/>
          </w:tcPr>
          <w:p w:rsidR="00921EDC" w:rsidRPr="00A6257C" w:rsidRDefault="00921EDC" w:rsidP="005C2FD1">
            <w:pPr>
              <w:rPr>
                <w:lang w:eastAsia="en-US"/>
              </w:rPr>
            </w:pPr>
            <w:r>
              <w:t xml:space="preserve">Платформа Учи.ру. </w:t>
            </w:r>
            <w:hyperlink r:id="rId8" w:history="1">
              <w:r w:rsidRPr="00A6257C">
                <w:rPr>
                  <w:rStyle w:val="Hyperlink"/>
                  <w:lang w:eastAsia="en-US"/>
                </w:rPr>
                <w:t>https://uchi.ru</w:t>
              </w:r>
            </w:hyperlink>
          </w:p>
          <w:p w:rsidR="00921EDC" w:rsidRDefault="00921EDC" w:rsidP="005C2FD1">
            <w:r>
              <w:t>4</w:t>
            </w:r>
            <w:r w:rsidRPr="009F749D">
              <w:t xml:space="preserve"> </w:t>
            </w:r>
            <w:r>
              <w:t>класс, русский язык, марафон</w:t>
            </w:r>
          </w:p>
        </w:tc>
        <w:tc>
          <w:tcPr>
            <w:tcW w:w="851" w:type="dxa"/>
          </w:tcPr>
          <w:p w:rsidR="00921EDC" w:rsidRDefault="00921EDC" w:rsidP="00F42D0A">
            <w:r>
              <w:t xml:space="preserve">До 28.12.20 </w:t>
            </w:r>
          </w:p>
        </w:tc>
        <w:tc>
          <w:tcPr>
            <w:tcW w:w="1352" w:type="dxa"/>
          </w:tcPr>
          <w:p w:rsidR="00921EDC" w:rsidRPr="00854E0B" w:rsidRDefault="00921EDC" w:rsidP="00F42D0A">
            <w:hyperlink r:id="rId9" w:history="1">
              <w:r w:rsidRPr="00854E0B">
                <w:rPr>
                  <w:rStyle w:val="Hyperlink"/>
                  <w:sz w:val="22"/>
                  <w:szCs w:val="22"/>
                  <w:lang w:val="en-US"/>
                </w:rPr>
                <w:t>sgromadina</w:t>
              </w:r>
              <w:r w:rsidRPr="00854E0B">
                <w:rPr>
                  <w:rStyle w:val="Hyperlink"/>
                  <w:sz w:val="22"/>
                  <w:szCs w:val="22"/>
                </w:rPr>
                <w:t>@</w:t>
              </w:r>
              <w:r w:rsidRPr="00854E0B">
                <w:rPr>
                  <w:rStyle w:val="Hyperlink"/>
                  <w:sz w:val="22"/>
                  <w:szCs w:val="22"/>
                  <w:lang w:val="en-US"/>
                </w:rPr>
                <w:t>yandex</w:t>
              </w:r>
              <w:r w:rsidRPr="00854E0B">
                <w:rPr>
                  <w:rStyle w:val="Hyperlink"/>
                  <w:sz w:val="22"/>
                  <w:szCs w:val="22"/>
                </w:rPr>
                <w:t>.</w:t>
              </w:r>
              <w:r w:rsidRPr="00854E0B">
                <w:rPr>
                  <w:rStyle w:val="Hyperlink"/>
                  <w:sz w:val="22"/>
                  <w:szCs w:val="22"/>
                  <w:lang w:val="en-US"/>
                </w:rPr>
                <w:t>ru</w:t>
              </w:r>
            </w:hyperlink>
          </w:p>
          <w:p w:rsidR="00921EDC" w:rsidRPr="00854E0B" w:rsidRDefault="00921EDC" w:rsidP="00F42D0A">
            <w:r w:rsidRPr="00854E0B">
              <w:rPr>
                <w:sz w:val="22"/>
                <w:szCs w:val="22"/>
              </w:rPr>
              <w:t xml:space="preserve">группа в контакте </w:t>
            </w:r>
          </w:p>
          <w:p w:rsidR="00921EDC" w:rsidRPr="00854E0B" w:rsidRDefault="00921EDC" w:rsidP="00F42D0A">
            <w:r w:rsidRPr="00854E0B">
              <w:rPr>
                <w:sz w:val="22"/>
                <w:szCs w:val="22"/>
              </w:rPr>
              <w:t xml:space="preserve">4 класс п. Пяльма </w:t>
            </w:r>
          </w:p>
          <w:p w:rsidR="00921EDC" w:rsidRDefault="00921EDC" w:rsidP="00F42D0A">
            <w:hyperlink r:id="rId10" w:tgtFrame="_blank" w:history="1">
              <w:r w:rsidRPr="00854E0B">
                <w:rPr>
                  <w:rStyle w:val="Hyperlink"/>
                  <w:sz w:val="22"/>
                  <w:szCs w:val="22"/>
                </w:rPr>
                <w:t>https://vk.com/club147155790</w:t>
              </w:r>
            </w:hyperlink>
          </w:p>
        </w:tc>
      </w:tr>
      <w:tr w:rsidR="00921EDC" w:rsidTr="009E3208">
        <w:trPr>
          <w:trHeight w:val="350"/>
        </w:trPr>
        <w:tc>
          <w:tcPr>
            <w:tcW w:w="781" w:type="dxa"/>
          </w:tcPr>
          <w:p w:rsidR="00921EDC" w:rsidRDefault="00921EDC" w:rsidP="008D6157">
            <w:r>
              <w:t xml:space="preserve">Чтение </w:t>
            </w:r>
          </w:p>
        </w:tc>
        <w:tc>
          <w:tcPr>
            <w:tcW w:w="851" w:type="dxa"/>
          </w:tcPr>
          <w:p w:rsidR="00921EDC" w:rsidRDefault="00921EDC" w:rsidP="008D6157">
            <w:r>
              <w:t>Громадина С. Я.</w:t>
            </w:r>
          </w:p>
        </w:tc>
        <w:tc>
          <w:tcPr>
            <w:tcW w:w="567" w:type="dxa"/>
          </w:tcPr>
          <w:p w:rsidR="00921EDC" w:rsidRDefault="00921EDC" w:rsidP="008D6157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921EDC" w:rsidRDefault="00921EDC" w:rsidP="008D6157">
            <w:r>
              <w:t>28.12.20</w:t>
            </w:r>
          </w:p>
        </w:tc>
        <w:tc>
          <w:tcPr>
            <w:tcW w:w="1418" w:type="dxa"/>
          </w:tcPr>
          <w:p w:rsidR="00921EDC" w:rsidRDefault="00921EDC" w:rsidP="008D6157">
            <w:r>
              <w:t>В. В Голявкин «Никакой горчицы я не ел». Инсценирование произведения.</w:t>
            </w:r>
          </w:p>
        </w:tc>
        <w:tc>
          <w:tcPr>
            <w:tcW w:w="1417" w:type="dxa"/>
          </w:tcPr>
          <w:p w:rsidR="00921EDC" w:rsidRDefault="00921EDC" w:rsidP="008D6157">
            <w:r>
              <w:t>Учебник: стр. 29 – 34</w:t>
            </w:r>
          </w:p>
        </w:tc>
        <w:tc>
          <w:tcPr>
            <w:tcW w:w="2127" w:type="dxa"/>
          </w:tcPr>
          <w:p w:rsidR="00921EDC" w:rsidRDefault="00921EDC" w:rsidP="000E370E">
            <w:r>
              <w:t>Стр. 29 – 34, прочитать по ролям.</w:t>
            </w:r>
          </w:p>
        </w:tc>
        <w:tc>
          <w:tcPr>
            <w:tcW w:w="5244" w:type="dxa"/>
          </w:tcPr>
          <w:p w:rsidR="00921EDC" w:rsidRDefault="00921EDC" w:rsidP="008D6157"/>
        </w:tc>
        <w:tc>
          <w:tcPr>
            <w:tcW w:w="851" w:type="dxa"/>
          </w:tcPr>
          <w:p w:rsidR="00921EDC" w:rsidRDefault="00921EDC" w:rsidP="008D6157">
            <w:r>
              <w:t>До 28.12.20</w:t>
            </w:r>
          </w:p>
        </w:tc>
        <w:tc>
          <w:tcPr>
            <w:tcW w:w="1352" w:type="dxa"/>
          </w:tcPr>
          <w:p w:rsidR="00921EDC" w:rsidRDefault="00921EDC" w:rsidP="000E370E"/>
        </w:tc>
      </w:tr>
      <w:tr w:rsidR="00921EDC" w:rsidTr="0056064D">
        <w:tc>
          <w:tcPr>
            <w:tcW w:w="781" w:type="dxa"/>
          </w:tcPr>
          <w:p w:rsidR="00921EDC" w:rsidRDefault="00921EDC" w:rsidP="002E46CF">
            <w:r>
              <w:t xml:space="preserve">Технология </w:t>
            </w:r>
          </w:p>
        </w:tc>
        <w:tc>
          <w:tcPr>
            <w:tcW w:w="851" w:type="dxa"/>
          </w:tcPr>
          <w:p w:rsidR="00921EDC" w:rsidRDefault="00921EDC" w:rsidP="002E46CF">
            <w:r>
              <w:t>Громадина С. Я.</w:t>
            </w:r>
          </w:p>
        </w:tc>
        <w:tc>
          <w:tcPr>
            <w:tcW w:w="567" w:type="dxa"/>
          </w:tcPr>
          <w:p w:rsidR="00921EDC" w:rsidRDefault="00921EDC" w:rsidP="002E46CF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921EDC" w:rsidRDefault="00921EDC" w:rsidP="002E46CF">
            <w:r>
              <w:t>28.12.20</w:t>
            </w:r>
          </w:p>
        </w:tc>
        <w:tc>
          <w:tcPr>
            <w:tcW w:w="1418" w:type="dxa"/>
          </w:tcPr>
          <w:p w:rsidR="00921EDC" w:rsidRDefault="00921EDC" w:rsidP="002E46CF">
            <w:r>
              <w:t>Новогодние традиции</w:t>
            </w:r>
          </w:p>
        </w:tc>
        <w:tc>
          <w:tcPr>
            <w:tcW w:w="1417" w:type="dxa"/>
          </w:tcPr>
          <w:p w:rsidR="00921EDC" w:rsidRDefault="00921EDC" w:rsidP="002E46CF"/>
        </w:tc>
        <w:tc>
          <w:tcPr>
            <w:tcW w:w="2127" w:type="dxa"/>
          </w:tcPr>
          <w:p w:rsidR="00921EDC" w:rsidRDefault="00921EDC" w:rsidP="002E46CF">
            <w:r>
              <w:t>Символ года</w:t>
            </w:r>
          </w:p>
        </w:tc>
        <w:tc>
          <w:tcPr>
            <w:tcW w:w="5244" w:type="dxa"/>
          </w:tcPr>
          <w:p w:rsidR="00921EDC" w:rsidRDefault="00921EDC" w:rsidP="002E46CF"/>
        </w:tc>
        <w:tc>
          <w:tcPr>
            <w:tcW w:w="851" w:type="dxa"/>
          </w:tcPr>
          <w:p w:rsidR="00921EDC" w:rsidRDefault="00921EDC" w:rsidP="002E46CF">
            <w:r>
              <w:t>До 28.12.20</w:t>
            </w:r>
          </w:p>
        </w:tc>
        <w:tc>
          <w:tcPr>
            <w:tcW w:w="1352" w:type="dxa"/>
          </w:tcPr>
          <w:p w:rsidR="00921EDC" w:rsidRDefault="00921EDC" w:rsidP="002E46CF"/>
        </w:tc>
      </w:tr>
      <w:tr w:rsidR="00921EDC" w:rsidTr="0056064D">
        <w:tc>
          <w:tcPr>
            <w:tcW w:w="781" w:type="dxa"/>
          </w:tcPr>
          <w:p w:rsidR="00921EDC" w:rsidRDefault="00921EDC" w:rsidP="00D00B20"/>
        </w:tc>
        <w:tc>
          <w:tcPr>
            <w:tcW w:w="851" w:type="dxa"/>
          </w:tcPr>
          <w:p w:rsidR="00921EDC" w:rsidRDefault="00921EDC" w:rsidP="00D00B20"/>
        </w:tc>
        <w:tc>
          <w:tcPr>
            <w:tcW w:w="567" w:type="dxa"/>
          </w:tcPr>
          <w:p w:rsidR="00921EDC" w:rsidRDefault="00921EDC" w:rsidP="00D00B20">
            <w:pPr>
              <w:jc w:val="center"/>
            </w:pPr>
          </w:p>
        </w:tc>
        <w:tc>
          <w:tcPr>
            <w:tcW w:w="850" w:type="dxa"/>
          </w:tcPr>
          <w:p w:rsidR="00921EDC" w:rsidRDefault="00921EDC" w:rsidP="00D00B20"/>
        </w:tc>
        <w:tc>
          <w:tcPr>
            <w:tcW w:w="1418" w:type="dxa"/>
          </w:tcPr>
          <w:p w:rsidR="00921EDC" w:rsidRDefault="00921EDC" w:rsidP="00D00B20"/>
        </w:tc>
        <w:tc>
          <w:tcPr>
            <w:tcW w:w="1417" w:type="dxa"/>
          </w:tcPr>
          <w:p w:rsidR="00921EDC" w:rsidRDefault="00921EDC" w:rsidP="00D00B20"/>
        </w:tc>
        <w:tc>
          <w:tcPr>
            <w:tcW w:w="2127" w:type="dxa"/>
          </w:tcPr>
          <w:p w:rsidR="00921EDC" w:rsidRDefault="00921EDC" w:rsidP="00D00B20"/>
        </w:tc>
        <w:tc>
          <w:tcPr>
            <w:tcW w:w="5244" w:type="dxa"/>
          </w:tcPr>
          <w:p w:rsidR="00921EDC" w:rsidRDefault="00921EDC" w:rsidP="00D00B20"/>
        </w:tc>
        <w:tc>
          <w:tcPr>
            <w:tcW w:w="851" w:type="dxa"/>
          </w:tcPr>
          <w:p w:rsidR="00921EDC" w:rsidRDefault="00921EDC" w:rsidP="00D00B20"/>
        </w:tc>
        <w:tc>
          <w:tcPr>
            <w:tcW w:w="1352" w:type="dxa"/>
          </w:tcPr>
          <w:p w:rsidR="00921EDC" w:rsidRDefault="00921EDC" w:rsidP="00D00B20"/>
        </w:tc>
      </w:tr>
    </w:tbl>
    <w:p w:rsidR="00921EDC" w:rsidRDefault="00921EDC" w:rsidP="00BF48D6">
      <w:r>
        <w:t xml:space="preserve">  </w:t>
      </w:r>
    </w:p>
    <w:sectPr w:rsidR="00921EDC" w:rsidSect="00213369"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3CA66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8FEE9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E52D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82DF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40CD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75A43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C146A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2BEF4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106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AF216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7"/>
  </w:num>
  <w:num w:numId="3">
    <w:abstractNumId w:val="15"/>
  </w:num>
  <w:num w:numId="4">
    <w:abstractNumId w:val="16"/>
  </w:num>
  <w:num w:numId="5">
    <w:abstractNumId w:val="12"/>
  </w:num>
  <w:num w:numId="6">
    <w:abstractNumId w:val="13"/>
  </w:num>
  <w:num w:numId="7">
    <w:abstractNumId w:val="14"/>
  </w:num>
  <w:num w:numId="8">
    <w:abstractNumId w:val="10"/>
  </w:num>
  <w:num w:numId="9">
    <w:abstractNumId w:val="19"/>
  </w:num>
  <w:num w:numId="10">
    <w:abstractNumId w:val="18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0D4B"/>
    <w:rsid w:val="0004719B"/>
    <w:rsid w:val="000517D0"/>
    <w:rsid w:val="00056CC0"/>
    <w:rsid w:val="000633C8"/>
    <w:rsid w:val="00071966"/>
    <w:rsid w:val="00092C02"/>
    <w:rsid w:val="000C385C"/>
    <w:rsid w:val="000C5FCB"/>
    <w:rsid w:val="000D13E0"/>
    <w:rsid w:val="000D3188"/>
    <w:rsid w:val="000D4930"/>
    <w:rsid w:val="000E0CB2"/>
    <w:rsid w:val="000E370E"/>
    <w:rsid w:val="001100E5"/>
    <w:rsid w:val="001102A5"/>
    <w:rsid w:val="0011341E"/>
    <w:rsid w:val="00152494"/>
    <w:rsid w:val="00155459"/>
    <w:rsid w:val="0018103C"/>
    <w:rsid w:val="001A2100"/>
    <w:rsid w:val="001B3CC1"/>
    <w:rsid w:val="001C1501"/>
    <w:rsid w:val="001C7101"/>
    <w:rsid w:val="00213369"/>
    <w:rsid w:val="002156BA"/>
    <w:rsid w:val="002337AA"/>
    <w:rsid w:val="00234AEF"/>
    <w:rsid w:val="00260A61"/>
    <w:rsid w:val="00272056"/>
    <w:rsid w:val="00286710"/>
    <w:rsid w:val="00294B44"/>
    <w:rsid w:val="002D7033"/>
    <w:rsid w:val="002E46CF"/>
    <w:rsid w:val="00303A59"/>
    <w:rsid w:val="00307F86"/>
    <w:rsid w:val="003406D2"/>
    <w:rsid w:val="00386939"/>
    <w:rsid w:val="003943F8"/>
    <w:rsid w:val="003D7B7A"/>
    <w:rsid w:val="003E4A39"/>
    <w:rsid w:val="003F528E"/>
    <w:rsid w:val="00411F69"/>
    <w:rsid w:val="004148D4"/>
    <w:rsid w:val="00424551"/>
    <w:rsid w:val="00425A43"/>
    <w:rsid w:val="00426F42"/>
    <w:rsid w:val="00437236"/>
    <w:rsid w:val="00441816"/>
    <w:rsid w:val="004566A8"/>
    <w:rsid w:val="004706CF"/>
    <w:rsid w:val="00472DA2"/>
    <w:rsid w:val="004815F1"/>
    <w:rsid w:val="004A253C"/>
    <w:rsid w:val="004A4024"/>
    <w:rsid w:val="004B0F26"/>
    <w:rsid w:val="004C6156"/>
    <w:rsid w:val="00520940"/>
    <w:rsid w:val="00521373"/>
    <w:rsid w:val="00531E5E"/>
    <w:rsid w:val="00555AEC"/>
    <w:rsid w:val="00556691"/>
    <w:rsid w:val="0056064D"/>
    <w:rsid w:val="00572C05"/>
    <w:rsid w:val="00576F46"/>
    <w:rsid w:val="005866ED"/>
    <w:rsid w:val="005A35E3"/>
    <w:rsid w:val="005B50B4"/>
    <w:rsid w:val="005B6B97"/>
    <w:rsid w:val="005C0D38"/>
    <w:rsid w:val="005C2FD1"/>
    <w:rsid w:val="005D3CF7"/>
    <w:rsid w:val="00616C18"/>
    <w:rsid w:val="00621C43"/>
    <w:rsid w:val="00635146"/>
    <w:rsid w:val="00642BB4"/>
    <w:rsid w:val="00672DB2"/>
    <w:rsid w:val="00684B13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35F2E"/>
    <w:rsid w:val="00750693"/>
    <w:rsid w:val="00754976"/>
    <w:rsid w:val="00775E1B"/>
    <w:rsid w:val="00786A9B"/>
    <w:rsid w:val="00796049"/>
    <w:rsid w:val="007B25C4"/>
    <w:rsid w:val="007C07C0"/>
    <w:rsid w:val="007C6EF3"/>
    <w:rsid w:val="007E4D6D"/>
    <w:rsid w:val="00854E0B"/>
    <w:rsid w:val="00872849"/>
    <w:rsid w:val="008D6157"/>
    <w:rsid w:val="008E1215"/>
    <w:rsid w:val="008E6928"/>
    <w:rsid w:val="0092178E"/>
    <w:rsid w:val="00921EDC"/>
    <w:rsid w:val="009229F1"/>
    <w:rsid w:val="00923E4C"/>
    <w:rsid w:val="0097407D"/>
    <w:rsid w:val="00980E57"/>
    <w:rsid w:val="00987D09"/>
    <w:rsid w:val="009A7993"/>
    <w:rsid w:val="009B7316"/>
    <w:rsid w:val="009C0394"/>
    <w:rsid w:val="009E3208"/>
    <w:rsid w:val="009E493D"/>
    <w:rsid w:val="009F0DFA"/>
    <w:rsid w:val="009F749D"/>
    <w:rsid w:val="00A031CD"/>
    <w:rsid w:val="00A12FE4"/>
    <w:rsid w:val="00A61447"/>
    <w:rsid w:val="00A6257C"/>
    <w:rsid w:val="00A63111"/>
    <w:rsid w:val="00A7268B"/>
    <w:rsid w:val="00A760FD"/>
    <w:rsid w:val="00A808DD"/>
    <w:rsid w:val="00A904F1"/>
    <w:rsid w:val="00A91956"/>
    <w:rsid w:val="00A934C5"/>
    <w:rsid w:val="00A97287"/>
    <w:rsid w:val="00AA14D5"/>
    <w:rsid w:val="00AB209F"/>
    <w:rsid w:val="00AC4A83"/>
    <w:rsid w:val="00AE0CF5"/>
    <w:rsid w:val="00AE550E"/>
    <w:rsid w:val="00AF7D93"/>
    <w:rsid w:val="00B00D4B"/>
    <w:rsid w:val="00B07748"/>
    <w:rsid w:val="00B34A69"/>
    <w:rsid w:val="00B6633D"/>
    <w:rsid w:val="00BA5988"/>
    <w:rsid w:val="00BB679B"/>
    <w:rsid w:val="00BE2A09"/>
    <w:rsid w:val="00BF3BBE"/>
    <w:rsid w:val="00BF48D6"/>
    <w:rsid w:val="00C13426"/>
    <w:rsid w:val="00C22F6D"/>
    <w:rsid w:val="00C37341"/>
    <w:rsid w:val="00C46492"/>
    <w:rsid w:val="00C5351C"/>
    <w:rsid w:val="00C71DC7"/>
    <w:rsid w:val="00C76FE7"/>
    <w:rsid w:val="00C90F70"/>
    <w:rsid w:val="00CB3536"/>
    <w:rsid w:val="00CB39C5"/>
    <w:rsid w:val="00CD4295"/>
    <w:rsid w:val="00CD5707"/>
    <w:rsid w:val="00CE58EB"/>
    <w:rsid w:val="00CF0264"/>
    <w:rsid w:val="00D009E7"/>
    <w:rsid w:val="00D00B20"/>
    <w:rsid w:val="00D14A49"/>
    <w:rsid w:val="00D16812"/>
    <w:rsid w:val="00D53E15"/>
    <w:rsid w:val="00D91665"/>
    <w:rsid w:val="00D9309F"/>
    <w:rsid w:val="00D948A2"/>
    <w:rsid w:val="00DA19F3"/>
    <w:rsid w:val="00DB0F62"/>
    <w:rsid w:val="00DC3F20"/>
    <w:rsid w:val="00DC54E6"/>
    <w:rsid w:val="00E02964"/>
    <w:rsid w:val="00E05BD6"/>
    <w:rsid w:val="00E236C2"/>
    <w:rsid w:val="00E67308"/>
    <w:rsid w:val="00E90EC7"/>
    <w:rsid w:val="00EA435A"/>
    <w:rsid w:val="00EA6EB5"/>
    <w:rsid w:val="00EB159C"/>
    <w:rsid w:val="00EC7C6B"/>
    <w:rsid w:val="00ED1E9B"/>
    <w:rsid w:val="00F40B59"/>
    <w:rsid w:val="00F42D0A"/>
    <w:rsid w:val="00F5186D"/>
    <w:rsid w:val="00F7313B"/>
    <w:rsid w:val="00F813CA"/>
    <w:rsid w:val="00FC6430"/>
    <w:rsid w:val="00FE4E28"/>
    <w:rsid w:val="00FF2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locked/>
    <w:rsid w:val="00BF48D6"/>
    <w:pPr>
      <w:spacing w:before="100" w:beforeAutospacing="1" w:after="100" w:afterAutospacing="1"/>
      <w:outlineLvl w:val="0"/>
    </w:pPr>
    <w:rPr>
      <w:rFonts w:eastAsia="Calibri"/>
      <w:b/>
      <w:kern w:val="36"/>
      <w:sz w:val="4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F48D6"/>
    <w:rPr>
      <w:rFonts w:ascii="Times New Roman" w:hAnsi="Times New Roman" w:cs="Times New Roman"/>
      <w:b/>
      <w:kern w:val="36"/>
      <w:sz w:val="48"/>
    </w:rPr>
  </w:style>
  <w:style w:type="table" w:styleId="TableGrid">
    <w:name w:val="Table Grid"/>
    <w:basedOn w:val="TableNormal"/>
    <w:uiPriority w:val="99"/>
    <w:rsid w:val="0052137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21373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9A7993"/>
    <w:rPr>
      <w:rFonts w:cs="Times New Roman"/>
      <w:color w:val="auto"/>
      <w:u w:val="single"/>
    </w:rPr>
  </w:style>
  <w:style w:type="paragraph" w:styleId="ListParagraph">
    <w:name w:val="List Paragraph"/>
    <w:basedOn w:val="Normal"/>
    <w:uiPriority w:val="99"/>
    <w:qFormat/>
    <w:rsid w:val="005B6B97"/>
    <w:pPr>
      <w:ind w:left="720"/>
    </w:pPr>
  </w:style>
  <w:style w:type="paragraph" w:styleId="NormalWeb">
    <w:name w:val="Normal (Web)"/>
    <w:basedOn w:val="Normal"/>
    <w:uiPriority w:val="99"/>
    <w:semiHidden/>
    <w:rsid w:val="00386939"/>
    <w:pPr>
      <w:spacing w:before="100" w:beforeAutospacing="1" w:after="100" w:afterAutospacing="1"/>
    </w:pPr>
  </w:style>
  <w:style w:type="character" w:customStyle="1" w:styleId="c7">
    <w:name w:val="c7"/>
    <w:uiPriority w:val="99"/>
    <w:rsid w:val="00987D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72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club14715579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gromadina@yandex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chi.ru" TargetMode="External"/><Relationship Id="rId10" Type="http://schemas.openxmlformats.org/officeDocument/2006/relationships/hyperlink" Target="https://vk.com/club1471557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gromadina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1512</TotalTime>
  <Pages>2</Pages>
  <Words>223</Words>
  <Characters>1273</Characters>
  <Application>Microsoft Office Outlook</Application>
  <DocSecurity>0</DocSecurity>
  <Lines>0</Lines>
  <Paragraphs>0</Paragraphs>
  <ScaleCrop>false</ScaleCrop>
  <Company>МОУ СОШ п. Пяльма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2НШ1</cp:lastModifiedBy>
  <cp:revision>98</cp:revision>
  <dcterms:created xsi:type="dcterms:W3CDTF">2020-04-05T20:19:00Z</dcterms:created>
  <dcterms:modified xsi:type="dcterms:W3CDTF">2020-12-26T08:34:00Z</dcterms:modified>
</cp:coreProperties>
</file>